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E1B99" w14:textId="77777777" w:rsidR="00621C0D" w:rsidRPr="008642EC" w:rsidRDefault="00621C0D" w:rsidP="00621C0D">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A458A6E" w14:textId="77777777" w:rsidR="00621C0D" w:rsidRDefault="00621C0D" w:rsidP="00621C0D">
      <w:pPr>
        <w:pStyle w:val="BasicParagraph"/>
        <w:suppressAutoHyphens/>
        <w:spacing w:line="240" w:lineRule="auto"/>
        <w:rPr>
          <w:rFonts w:ascii="Times New Roman" w:hAnsi="Times New Roman" w:cs="Times New Roman"/>
          <w:b/>
          <w:bCs/>
          <w:color w:val="000000" w:themeColor="text1"/>
          <w:sz w:val="21"/>
          <w:szCs w:val="21"/>
        </w:rPr>
      </w:pPr>
    </w:p>
    <w:p w14:paraId="58DC9399" w14:textId="77777777" w:rsidR="00621C0D" w:rsidRPr="00582653" w:rsidRDefault="00621C0D" w:rsidP="00621C0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1173551" w14:textId="77777777" w:rsidR="00621C0D" w:rsidRDefault="00621C0D" w:rsidP="00621C0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652B03" w14:textId="77777777" w:rsidR="00621C0D" w:rsidRDefault="00621C0D" w:rsidP="00621C0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E2FC99C" w14:textId="77777777" w:rsidR="00621C0D" w:rsidRPr="00582653" w:rsidRDefault="00621C0D" w:rsidP="00621C0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E07A2A0" wp14:editId="35F6B68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A56565E" w14:textId="6E02FA06" w:rsidR="00621C0D" w:rsidRDefault="00621C0D" w:rsidP="00621C0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D3C0ED0" w14:textId="77777777" w:rsidR="00621C0D" w:rsidRDefault="00621C0D" w:rsidP="00621C0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4114A63" w14:textId="77777777" w:rsidR="00621C0D" w:rsidRPr="00582653" w:rsidRDefault="00621C0D" w:rsidP="00621C0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65F5F27" w14:textId="77777777" w:rsidR="00621C0D" w:rsidRPr="00582653" w:rsidRDefault="00621C0D" w:rsidP="00621C0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3D234EF" w14:textId="77777777" w:rsidR="00621C0D" w:rsidRPr="008642EC" w:rsidRDefault="00621C0D" w:rsidP="00621C0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2457F88" w14:textId="77777777" w:rsidR="00621C0D" w:rsidRPr="008642EC" w:rsidRDefault="00621C0D" w:rsidP="00621C0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F3A3B8D" w14:textId="77777777" w:rsidR="00621C0D" w:rsidRPr="00582653" w:rsidRDefault="00621C0D" w:rsidP="00621C0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80B846F" w14:textId="77777777" w:rsidR="00621C0D" w:rsidRPr="008642EC" w:rsidRDefault="00621C0D" w:rsidP="00621C0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CE48BF6" w14:textId="77777777" w:rsidR="00621C0D" w:rsidRPr="008642EC" w:rsidRDefault="00621C0D" w:rsidP="00621C0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DA3CF2" w14:textId="77777777" w:rsidR="00621C0D" w:rsidRPr="00582653" w:rsidRDefault="00621C0D" w:rsidP="00621C0D">
      <w:pPr>
        <w:pStyle w:val="BasicParagraph"/>
        <w:suppressAutoHyphens/>
        <w:spacing w:line="240" w:lineRule="auto"/>
        <w:rPr>
          <w:rFonts w:ascii="Times New Roman" w:hAnsi="Times New Roman" w:cs="Times New Roman"/>
          <w:color w:val="000000" w:themeColor="text1"/>
          <w:sz w:val="21"/>
          <w:szCs w:val="21"/>
        </w:rPr>
      </w:pPr>
    </w:p>
    <w:p w14:paraId="2D61154A" w14:textId="77777777" w:rsidR="00621C0D" w:rsidRPr="00582653" w:rsidRDefault="00621C0D" w:rsidP="00621C0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07A77A7" w14:textId="77777777" w:rsidR="00621C0D" w:rsidRDefault="00621C0D" w:rsidP="00621C0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54CE4E2" w14:textId="77777777" w:rsidR="00621C0D" w:rsidRDefault="00621C0D" w:rsidP="00621C0D">
      <w:pPr>
        <w:pStyle w:val="BasicParagraph"/>
        <w:suppressAutoHyphens/>
        <w:spacing w:line="240" w:lineRule="auto"/>
        <w:ind w:left="720"/>
        <w:rPr>
          <w:rFonts w:ascii="Times New Roman" w:hAnsi="Times New Roman" w:cs="Times New Roman"/>
          <w:color w:val="000000" w:themeColor="text1"/>
          <w:sz w:val="21"/>
          <w:szCs w:val="21"/>
        </w:rPr>
      </w:pPr>
    </w:p>
    <w:p w14:paraId="21F59A2E" w14:textId="77777777" w:rsidR="00621C0D" w:rsidRDefault="00621C0D" w:rsidP="00621C0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628A143" w14:textId="77777777" w:rsidR="00621C0D" w:rsidRDefault="00621C0D" w:rsidP="00621C0D">
      <w:pPr>
        <w:pStyle w:val="BasicParagraph"/>
        <w:suppressAutoHyphens/>
        <w:spacing w:line="240" w:lineRule="auto"/>
        <w:ind w:left="1440"/>
        <w:rPr>
          <w:rFonts w:ascii="Times New Roman" w:hAnsi="Times New Roman" w:cs="Times New Roman"/>
          <w:color w:val="000000" w:themeColor="text1"/>
          <w:sz w:val="21"/>
          <w:szCs w:val="21"/>
        </w:rPr>
      </w:pPr>
    </w:p>
    <w:p w14:paraId="3FBF7D47" w14:textId="77777777" w:rsidR="00621C0D" w:rsidRDefault="00621C0D" w:rsidP="00621C0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035E2E3" w14:textId="77777777" w:rsidR="00621C0D" w:rsidRDefault="00621C0D" w:rsidP="00621C0D">
      <w:pPr>
        <w:pStyle w:val="BasicParagraph"/>
        <w:suppressAutoHyphens/>
        <w:spacing w:line="240" w:lineRule="auto"/>
        <w:ind w:left="1440"/>
        <w:rPr>
          <w:rFonts w:ascii="Times New Roman" w:hAnsi="Times New Roman" w:cs="Times New Roman"/>
          <w:color w:val="000000" w:themeColor="text1"/>
          <w:sz w:val="21"/>
          <w:szCs w:val="21"/>
        </w:rPr>
      </w:pPr>
    </w:p>
    <w:p w14:paraId="1E4DECFE" w14:textId="77777777" w:rsidR="00621C0D" w:rsidRDefault="00621C0D" w:rsidP="00621C0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458B49E" w14:textId="77777777" w:rsidR="00621C0D" w:rsidRDefault="00621C0D">
      <w:pPr>
        <w:spacing w:before="0" w:after="160" w:line="259" w:lineRule="auto"/>
        <w:rPr>
          <w:rFonts w:ascii="Calibri" w:eastAsiaTheme="majorEastAsia" w:hAnsi="Calibri" w:cstheme="majorBidi"/>
          <w:b/>
          <w:color w:val="0031A7" w:themeColor="text2"/>
          <w:sz w:val="32"/>
          <w:szCs w:val="32"/>
          <w:lang w:val="en-US"/>
        </w:rPr>
      </w:pPr>
      <w:bookmarkStart w:id="1" w:name="_GoBack"/>
      <w:bookmarkEnd w:id="1"/>
      <w:r>
        <w:rPr>
          <w:lang w:val="en-US"/>
        </w:rPr>
        <w:br w:type="page"/>
      </w:r>
    </w:p>
    <w:p w14:paraId="608D695E" w14:textId="650E657F"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621C0D"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621C0D">
      <w:headerReference w:type="default" r:id="rId22"/>
      <w:footerReference w:type="default" r:id="rId23"/>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21C0D"/>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1C0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21C0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F2681D7F-E40D-4523-A5D5-1DC96587BD53}"/>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ED4DDCF0-9A08-41D6-A2B6-171F1B72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55</TotalTime>
  <Pages>20</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2023-07-07T04:50:00Z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